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1EB9" w:rsidRDefault="00011EB9" w:rsidP="00011EB9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John SCHEPEY</w:t>
      </w:r>
      <w:r>
        <w:t xml:space="preserve">   </w:t>
      </w:r>
      <w:proofErr w:type="gramStart"/>
      <w:r>
        <w:t xml:space="preserve">   (</w:t>
      </w:r>
      <w:proofErr w:type="gramEnd"/>
      <w:r>
        <w:t>fl.1495-6)</w:t>
      </w:r>
    </w:p>
    <w:p w:rsidR="00011EB9" w:rsidRDefault="00011EB9" w:rsidP="00011EB9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r>
        <w:t>Walmer</w:t>
      </w:r>
      <w:proofErr w:type="spellEnd"/>
      <w:r>
        <w:t>, Kent.</w:t>
      </w:r>
    </w:p>
    <w:p w:rsidR="00011EB9" w:rsidRDefault="00011EB9" w:rsidP="00011EB9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011EB9" w:rsidRDefault="00011EB9" w:rsidP="00011EB9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011EB9" w:rsidRDefault="00011EB9" w:rsidP="00011EB9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         1495-6</w:t>
      </w:r>
      <w:r>
        <w:tab/>
        <w:t>He made his Will.   (Plomer p.430)</w:t>
      </w:r>
    </w:p>
    <w:p w:rsidR="00011EB9" w:rsidRDefault="00011EB9" w:rsidP="00011EB9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011EB9" w:rsidRDefault="00011EB9" w:rsidP="00011EB9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011EB9" w:rsidRPr="003E2BF2" w:rsidRDefault="00011EB9" w:rsidP="00011EB9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12 November 2016</w:t>
      </w:r>
    </w:p>
    <w:p w:rsidR="006B2F86" w:rsidRPr="00E71FC3" w:rsidRDefault="00011EB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1EB9" w:rsidRDefault="00011EB9" w:rsidP="00E71FC3">
      <w:pPr>
        <w:spacing w:after="0" w:line="240" w:lineRule="auto"/>
      </w:pPr>
      <w:r>
        <w:separator/>
      </w:r>
    </w:p>
  </w:endnote>
  <w:endnote w:type="continuationSeparator" w:id="0">
    <w:p w:rsidR="00011EB9" w:rsidRDefault="00011EB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1EB9" w:rsidRDefault="00011EB9" w:rsidP="00E71FC3">
      <w:pPr>
        <w:spacing w:after="0" w:line="240" w:lineRule="auto"/>
      </w:pPr>
      <w:r>
        <w:separator/>
      </w:r>
    </w:p>
  </w:footnote>
  <w:footnote w:type="continuationSeparator" w:id="0">
    <w:p w:rsidR="00011EB9" w:rsidRDefault="00011EB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1EB9"/>
    <w:rsid w:val="00011EB9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9F188CD-A5DD-485E-B125-15C350BB4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17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2016-12-06T14:49:00Z</dcterms:created>
  <dcterms:modified xsi:type="dcterms:W3CDTF">2016-12-06T14:49:00Z</dcterms:modified>
</cp:coreProperties>
</file>